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871708569" w:edGrp="everyone"/>
      <w:permEnd w:id="871708569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916368486" w:edGrp="everyone"/>
      <w:r w:rsidR="0088096C" w:rsidRPr="0079442C">
        <w:t>__________</w:t>
      </w:r>
    </w:p>
    <w:permEnd w:id="1916368486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26643686" w:edGrp="everyone"/>
      <w:r w:rsidR="005B55F2">
        <w:t>Санкт-Петербург</w:t>
      </w:r>
      <w:permEnd w:id="226643686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602628376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602628376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2002527026" w:edGrp="everyone"/>
      <w:r w:rsidR="005B55F2">
        <w:t>директора ТЭЦ-17 филиала «Невский» Богданова В.С.</w:t>
      </w:r>
      <w:permEnd w:id="2002527026"/>
      <w:r w:rsidRPr="0079442C">
        <w:t xml:space="preserve">, действующего на </w:t>
      </w:r>
      <w:r w:rsidR="00F1208A" w:rsidRPr="0079442C">
        <w:t xml:space="preserve">основании </w:t>
      </w:r>
      <w:permStart w:id="1447447048" w:edGrp="everyone"/>
      <w:r w:rsidR="005B55F2">
        <w:t xml:space="preserve">доверенности № </w:t>
      </w:r>
      <w:r w:rsidR="00A1690D">
        <w:t>189</w:t>
      </w:r>
      <w:r w:rsidR="005B55F2" w:rsidRPr="005B55F2">
        <w:t>-201</w:t>
      </w:r>
      <w:r w:rsidR="00A1690D">
        <w:t>5</w:t>
      </w:r>
      <w:r w:rsidR="005B55F2" w:rsidRPr="005B55F2">
        <w:t xml:space="preserve"> от 01 января 201</w:t>
      </w:r>
      <w:r w:rsidR="00A1690D">
        <w:t>5</w:t>
      </w:r>
      <w:r w:rsidR="005B55F2" w:rsidRPr="005B55F2">
        <w:t xml:space="preserve"> г</w:t>
      </w:r>
      <w:r w:rsidR="005B55F2">
        <w:t>.</w:t>
      </w:r>
      <w:permEnd w:id="1447447048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154418733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154418733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329808263" w:edGrp="everyone"/>
      <w:r w:rsidR="00F1208A" w:rsidRPr="0079442C">
        <w:t>_________</w:t>
      </w:r>
      <w:r w:rsidR="00E75DEC" w:rsidRPr="0079442C">
        <w:t>________</w:t>
      </w:r>
      <w:permEnd w:id="329808263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73105964" w:edGrp="everyone"/>
      <w:r w:rsidR="00F1208A" w:rsidRPr="0079442C">
        <w:t>_________</w:t>
      </w:r>
      <w:r w:rsidR="00E75DEC" w:rsidRPr="0079442C">
        <w:t>__</w:t>
      </w:r>
      <w:permEnd w:id="273105964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885813085" w:edGrp="everyone"/>
      <w:r w:rsidR="00F207F3">
        <w:t>-</w:t>
      </w:r>
      <w:r w:rsidR="00F207F3" w:rsidRPr="00F207F3">
        <w:t xml:space="preserve"> </w:t>
      </w:r>
      <w:r w:rsidR="00D93F2A">
        <w:t>сервисное</w:t>
      </w:r>
      <w:r w:rsidR="00FF53E5">
        <w:t xml:space="preserve"> обслуживание, калибровка и нал</w:t>
      </w:r>
      <w:r w:rsidR="00FF53E5" w:rsidRPr="00FF53E5">
        <w:t>адка приборов системы химико-технологиче</w:t>
      </w:r>
      <w:r w:rsidR="00D93F2A">
        <w:t xml:space="preserve">ского мониторинга, </w:t>
      </w:r>
      <w:permEnd w:id="1885813085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701805156" w:edGrp="everyone"/>
      <w:r w:rsidR="00265339" w:rsidRPr="0079442C">
        <w:t>«</w:t>
      </w:r>
      <w:r w:rsidR="00EF5933">
        <w:t>01</w:t>
      </w:r>
      <w:r w:rsidR="00265339" w:rsidRPr="0079442C">
        <w:t>»</w:t>
      </w:r>
      <w:r w:rsidR="00D93F2A">
        <w:t xml:space="preserve"> </w:t>
      </w:r>
      <w:r w:rsidR="00EF5933">
        <w:t>января 2016</w:t>
      </w:r>
      <w:r w:rsidR="00D93F2A">
        <w:t>г</w:t>
      </w:r>
      <w:r w:rsidR="00122DAD">
        <w:t>.</w:t>
      </w:r>
      <w:permEnd w:id="1701805156"/>
      <w:r w:rsidR="00F97F10" w:rsidRPr="0079442C">
        <w:t xml:space="preserve"> </w:t>
      </w:r>
      <w:r w:rsidR="00367A43" w:rsidRPr="0079442C">
        <w:t xml:space="preserve">по </w:t>
      </w:r>
      <w:permStart w:id="141696538" w:edGrp="everyone"/>
      <w:r w:rsidR="00F97F10" w:rsidRPr="0079442C">
        <w:t>«</w:t>
      </w:r>
      <w:r w:rsidR="00EF5933">
        <w:t>31</w:t>
      </w:r>
      <w:r w:rsidR="00F97F10" w:rsidRPr="0079442C">
        <w:t>»</w:t>
      </w:r>
      <w:r w:rsidR="00D93F2A">
        <w:t xml:space="preserve"> </w:t>
      </w:r>
      <w:bookmarkStart w:id="0" w:name="_GoBack"/>
      <w:bookmarkEnd w:id="0"/>
      <w:r w:rsidR="00EF5933">
        <w:t>декабря 2016</w:t>
      </w:r>
      <w:r w:rsidR="00D93F2A">
        <w:t xml:space="preserve"> г</w:t>
      </w:r>
      <w:r w:rsidR="00265339" w:rsidRPr="0079442C">
        <w:t>_</w:t>
      </w:r>
      <w:permEnd w:id="141696538"/>
      <w:r w:rsidR="00E62794" w:rsidRPr="0079442C">
        <w:t>.</w:t>
      </w:r>
      <w:r w:rsidR="007625A0" w:rsidRPr="0079442C">
        <w:t xml:space="preserve"> </w:t>
      </w:r>
      <w:permStart w:id="212543190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</w:t>
      </w:r>
      <w:r w:rsidR="00F1208A" w:rsidRPr="0079442C">
        <w:rPr>
          <w:i/>
        </w:rPr>
        <w:t>).</w:t>
      </w:r>
      <w:permEnd w:id="212543190"/>
    </w:p>
    <w:p w:rsidR="0088096C" w:rsidRPr="0079442C" w:rsidRDefault="002D444A" w:rsidP="00534CA4">
      <w:pPr>
        <w:jc w:val="both"/>
      </w:pPr>
      <w:r w:rsidRPr="0079442C">
        <w:lastRenderedPageBreak/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939348440" w:edGrp="everyone"/>
      <w:r w:rsidR="00D93F2A" w:rsidRPr="0079442C">
        <w:t>,</w:t>
      </w:r>
      <w:r w:rsidR="00474AA0">
        <w:t xml:space="preserve"> в</w:t>
      </w:r>
      <w:r w:rsidR="00D93F2A">
        <w:t xml:space="preserve"> </w:t>
      </w:r>
      <w:r w:rsidR="00D93F2A" w:rsidRPr="0079442C">
        <w:t>форме</w:t>
      </w:r>
      <w:r w:rsidR="00D93F2A">
        <w:t xml:space="preserve"> технических актов</w:t>
      </w:r>
      <w:r w:rsidR="000C2EA9" w:rsidRPr="0079442C">
        <w:t>, н</w:t>
      </w:r>
      <w:r w:rsidR="00914BAC" w:rsidRPr="0079442C">
        <w:t xml:space="preserve">а </w:t>
      </w:r>
      <w:r w:rsidR="00D93F2A">
        <w:t>бумажном носителе и отдельных протоколов и сертификатов на каждый откалиброванный прибор</w:t>
      </w:r>
      <w:r w:rsidR="00914BAC" w:rsidRPr="0079442C">
        <w:t xml:space="preserve">. </w:t>
      </w:r>
    </w:p>
    <w:permEnd w:id="1939348440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794648159" w:edGrp="everyone"/>
      <w:r w:rsidRPr="0079442C">
        <w:t xml:space="preserve">1.5. Место оказания Услуг: </w:t>
      </w:r>
      <w:r w:rsidR="005B55F2">
        <w:t>Санкт-Петербург</w:t>
      </w:r>
      <w:r w:rsidR="005B55F2" w:rsidRPr="005B55F2">
        <w:t xml:space="preserve">  ул. Жукова, д. 26.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794648159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Pr="0079442C" w:rsidRDefault="00D93F2A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122648570" w:edGrp="everyone"/>
      <w:r>
        <w:t>1.7</w:t>
      </w:r>
      <w:r w:rsidR="00041D20" w:rsidRPr="0079442C">
        <w:t xml:space="preserve">. </w:t>
      </w:r>
      <w:permEnd w:id="1122648570"/>
      <w:r w:rsidR="00041D20" w:rsidRPr="0079442C">
        <w:t>Испол</w:t>
      </w:r>
      <w:r w:rsidR="0069794B" w:rsidRPr="0079442C">
        <w:t>нитель обязан оказывать услуги З</w:t>
      </w:r>
      <w:r w:rsidR="00041D20" w:rsidRPr="0079442C">
        <w:t xml:space="preserve">аказчику в течение согласованных в договоре сроков, соблюдая режим работы заказчика: </w:t>
      </w:r>
      <w:permStart w:id="250429450" w:edGrp="everyone"/>
      <w:r w:rsidR="005B55F2" w:rsidRPr="0079442C">
        <w:t xml:space="preserve">ежедневно, кроме субботы и воскресенья, с </w:t>
      </w:r>
      <w:r w:rsidR="005B55F2" w:rsidRPr="005B55F2">
        <w:t>08 час. 00  мин. до 17 час. 00  мин.</w:t>
      </w:r>
    </w:p>
    <w:permEnd w:id="250429450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 xml:space="preserve">т ответственность перед Заказчиком за неисполнение или ненадлежащее </w:t>
      </w:r>
      <w:r w:rsidR="00DF3E59" w:rsidRPr="0079442C">
        <w:lastRenderedPageBreak/>
        <w:t>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650526814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18454F" w:rsidRPr="0079442C">
        <w:t>в срок,</w:t>
      </w:r>
      <w:r w:rsidR="00B9616D" w:rsidRPr="0079442C">
        <w:t xml:space="preserve"> согласованный </w:t>
      </w:r>
      <w:r w:rsidR="00421C13" w:rsidRPr="0079442C">
        <w:t>сторонами предоставлять</w:t>
      </w:r>
      <w:r w:rsidRPr="0079442C">
        <w:t xml:space="preserve">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0B19F5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0B19F5">
        <w:t>.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</w:t>
      </w:r>
      <w:r w:rsidRPr="0079442C">
        <w:lastRenderedPageBreak/>
        <w:t>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650526814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786180322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786180322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639591724" w:edGrp="everyone"/>
      <w:r w:rsidR="000B19F5">
        <w:t xml:space="preserve">, ежеквартально, </w:t>
      </w:r>
      <w:r w:rsidRPr="0079442C">
        <w:t xml:space="preserve">в </w:t>
      </w:r>
      <w:r w:rsidR="000B19F5">
        <w:t>дополнительно согласованные сторонами дни и время.</w:t>
      </w:r>
      <w:r w:rsidR="007770CA" w:rsidRPr="0079442C">
        <w:rPr>
          <w:i/>
        </w:rPr>
        <w:t xml:space="preserve"> </w:t>
      </w:r>
      <w:permEnd w:id="639591724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68960915" w:edGrp="everyone"/>
      <w:r w:rsidR="00891934" w:rsidRPr="0079442C">
        <w:t>Для надлежащего исполнения обязательств по настоящему Договору Заказчик предоставляет Исполнителю</w:t>
      </w:r>
      <w:r w:rsidR="000B19F5">
        <w:t xml:space="preserve"> доступ к оборудованию, указанному в Задании, в дополнительно согласованные сторонами дни и время (приложение №1).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 xml:space="preserve">отдельного этапа, определенного Графиком оказания </w:t>
      </w:r>
      <w:r w:rsidR="00FB675D" w:rsidRPr="0079442C">
        <w:lastRenderedPageBreak/>
        <w:t>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6896091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379191592" w:edGrp="everyone"/>
      <w:r w:rsidRPr="0079442C">
        <w:t>3.5.</w:t>
      </w:r>
      <w:r w:rsidR="00B9616D" w:rsidRPr="0079442C">
        <w:t xml:space="preserve"> </w:t>
      </w:r>
      <w:permEnd w:id="379191592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337004959" w:edGrp="everyone"/>
      <w:r w:rsidRPr="0079442C">
        <w:t>3.6.</w:t>
      </w:r>
      <w:permEnd w:id="337004959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417884707" w:edGrp="everyone"/>
      <w:r w:rsidRPr="0079442C">
        <w:t>3.7.</w:t>
      </w:r>
      <w:permEnd w:id="1417884707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784832292" w:edGrp="everyone"/>
      <w:r w:rsidR="00FF71A6">
        <w:t>по сер</w:t>
      </w:r>
      <w:r w:rsidR="00FF71A6" w:rsidRPr="00FF71A6">
        <w:t>висно</w:t>
      </w:r>
      <w:r w:rsidR="00FF71A6">
        <w:t>му</w:t>
      </w:r>
      <w:r w:rsidR="00FF71A6" w:rsidRPr="00FF71A6">
        <w:t xml:space="preserve"> обслуживани</w:t>
      </w:r>
      <w:r w:rsidR="00FF71A6">
        <w:t>ю</w:t>
      </w:r>
      <w:r w:rsidR="00FF71A6" w:rsidRPr="00FF71A6">
        <w:t>, калибровк</w:t>
      </w:r>
      <w:r w:rsidR="00FF71A6">
        <w:t>е</w:t>
      </w:r>
      <w:r w:rsidR="00FF71A6" w:rsidRPr="00FF71A6">
        <w:t xml:space="preserve"> и наладк</w:t>
      </w:r>
      <w:r w:rsidR="00FF71A6">
        <w:t>е</w:t>
      </w:r>
      <w:r w:rsidR="00FF71A6" w:rsidRPr="00FF71A6">
        <w:t xml:space="preserve"> приборов системы химико-технологического мониторинга</w:t>
      </w:r>
      <w:permEnd w:id="1784832292"/>
      <w:r w:rsidRPr="0079442C">
        <w:t xml:space="preserve">, обнаруженными в течение </w:t>
      </w:r>
      <w:permStart w:id="13828902" w:edGrp="everyone"/>
      <w:r w:rsidR="0075379A" w:rsidRPr="0079442C">
        <w:rPr>
          <w:i/>
        </w:rPr>
        <w:t>2-х лет</w:t>
      </w:r>
      <w:permEnd w:id="13828902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A32AE8" w:rsidRPr="0079442C" w:rsidRDefault="00E62794" w:rsidP="00FF71A6">
      <w:pPr>
        <w:jc w:val="both"/>
        <w:rPr>
          <w:i/>
        </w:rPr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678385997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ermEnd w:id="678385997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45448659" w:edGrp="everyone"/>
      <w:r w:rsidR="005B55F2">
        <w:t>включены</w:t>
      </w:r>
      <w:r w:rsidR="00F1208A" w:rsidRPr="0079442C">
        <w:rPr>
          <w:i/>
        </w:rPr>
        <w:t xml:space="preserve"> </w:t>
      </w:r>
      <w:permEnd w:id="145448659"/>
      <w:r w:rsidR="00F1208A" w:rsidRPr="0079442C">
        <w:t xml:space="preserve">все расходы и издержки Исполнителя, связанные с выполнением им </w:t>
      </w:r>
      <w:r w:rsidR="00F1208A" w:rsidRPr="0079442C">
        <w:lastRenderedPageBreak/>
        <w:t>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41047759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41047759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473891833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 xml:space="preserve">Приложение № 2 к настоящему </w:t>
      </w:r>
      <w:r w:rsidR="00F1208A" w:rsidRPr="0079442C">
        <w:lastRenderedPageBreak/>
        <w:t>Договору</w:t>
      </w:r>
      <w:r w:rsidR="0059405D" w:rsidRPr="0079442C">
        <w:t>)</w:t>
      </w:r>
      <w:permEnd w:id="473891833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798260966" w:edGrp="everyone"/>
      <w:r w:rsidR="00301163" w:rsidRPr="0079442C">
        <w:rPr>
          <w:rFonts w:eastAsia="Calibri"/>
        </w:rPr>
        <w:t>Санкт-Петербурга и Ленинградской области.</w:t>
      </w:r>
    </w:p>
    <w:permEnd w:id="1798260966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lastRenderedPageBreak/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852918124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(если услуги уже оказываются).</w:t>
      </w:r>
    </w:p>
    <w:permEnd w:id="1852918124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920807257" w:edGrp="everyone"/>
      <w:r w:rsidR="005B55F2">
        <w:t>Исполнителя</w:t>
      </w:r>
      <w:permEnd w:id="1920807257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802962022" w:edGrp="everyone"/>
      <w:r w:rsidR="004807C4" w:rsidRPr="004807C4">
        <w:t xml:space="preserve"> Исполнителя</w:t>
      </w:r>
      <w:permEnd w:id="1802962022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334262309" w:edGrp="everyone"/>
      <w:r w:rsidR="004807C4" w:rsidRPr="004807C4">
        <w:t xml:space="preserve"> </w:t>
      </w:r>
      <w:r w:rsidR="004807C4">
        <w:t xml:space="preserve"> </w:t>
      </w:r>
      <w:r w:rsidR="004807C4" w:rsidRPr="004807C4">
        <w:t xml:space="preserve">Bogdanov.VS@tgc1.ru </w:t>
      </w:r>
      <w:permEnd w:id="334262309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660184201" w:edGrp="everyone"/>
      <w:r w:rsidR="004807C4">
        <w:t>Исполнителем</w:t>
      </w:r>
      <w:permEnd w:id="1660184201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133279485" w:edGrp="everyone"/>
      <w:r w:rsidR="004807C4" w:rsidRPr="004807C4">
        <w:t>Исполнителем</w:t>
      </w:r>
      <w:permEnd w:id="1133279485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</w:t>
      </w:r>
      <w:r w:rsidR="009726E8" w:rsidRPr="0079442C">
        <w:rPr>
          <w:color w:val="000000"/>
          <w:szCs w:val="22"/>
        </w:rPr>
        <w:lastRenderedPageBreak/>
        <w:t xml:space="preserve">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691871983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3671CC"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ermEnd w:id="691871983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88081788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6225C6" w:rsidRDefault="00473C26" w:rsidP="00473C26">
            <w:r w:rsidRPr="006C1F13">
              <w:tab/>
            </w:r>
            <w:r w:rsidRPr="006225C6">
              <w:tab/>
            </w:r>
          </w:p>
          <w:p w:rsidR="00473C26" w:rsidRPr="006C1F13" w:rsidRDefault="00473C26" w:rsidP="00473C26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473C26" w:rsidRPr="00473C26" w:rsidRDefault="00473C26" w:rsidP="00473C26">
            <w:r w:rsidRPr="00473C26">
              <w:t>Получатель услуг :</w:t>
            </w:r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  <w:p w:rsidR="00B96A96" w:rsidRDefault="00B96A96" w:rsidP="00473C26"/>
          <w:p w:rsidR="00473C26" w:rsidRDefault="00473C26" w:rsidP="00473C26"/>
          <w:p w:rsidR="00473C26" w:rsidRDefault="00473C26" w:rsidP="00473C26"/>
          <w:p w:rsidR="00473C26" w:rsidRDefault="00473C2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Default="00FF71A6" w:rsidP="00473C26"/>
          <w:p w:rsidR="00FF71A6" w:rsidRPr="0079442C" w:rsidRDefault="00FF71A6" w:rsidP="00473C2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880817883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174691714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1174691714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639142944" w:edGrp="everyone"/>
      <w:r>
        <w:rPr>
          <w:sz w:val="24"/>
          <w:szCs w:val="24"/>
        </w:rPr>
        <w:t>_________/__________</w:t>
      </w:r>
      <w:permEnd w:id="1639142944"/>
      <w:r>
        <w:rPr>
          <w:sz w:val="24"/>
          <w:szCs w:val="24"/>
        </w:rPr>
        <w:t>от «</w:t>
      </w:r>
      <w:permStart w:id="455693531" w:edGrp="everyone"/>
      <w:r>
        <w:rPr>
          <w:sz w:val="24"/>
          <w:szCs w:val="24"/>
        </w:rPr>
        <w:t>____</w:t>
      </w:r>
      <w:permEnd w:id="455693531"/>
      <w:r>
        <w:rPr>
          <w:sz w:val="24"/>
          <w:szCs w:val="24"/>
        </w:rPr>
        <w:t>»</w:t>
      </w:r>
      <w:permStart w:id="1020083238" w:edGrp="everyone"/>
      <w:r>
        <w:rPr>
          <w:sz w:val="24"/>
          <w:szCs w:val="24"/>
        </w:rPr>
        <w:t>_________</w:t>
      </w:r>
      <w:permEnd w:id="1020083238"/>
      <w:r>
        <w:rPr>
          <w:sz w:val="24"/>
          <w:szCs w:val="24"/>
        </w:rPr>
        <w:t>201</w:t>
      </w:r>
      <w:permStart w:id="965882821" w:edGrp="everyone"/>
      <w:r>
        <w:rPr>
          <w:sz w:val="24"/>
          <w:szCs w:val="24"/>
        </w:rPr>
        <w:t>__</w:t>
      </w:r>
      <w:permEnd w:id="965882821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329138987" w:edGrp="everyone"/>
      <w:r w:rsidRPr="0083081F">
        <w:rPr>
          <w:i/>
          <w:sz w:val="24"/>
          <w:szCs w:val="24"/>
        </w:rPr>
        <w:t xml:space="preserve">г. Санкт-Петербург </w:t>
      </w:r>
      <w:permEnd w:id="329138987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390104092" w:edGrp="everyone"/>
      <w:r>
        <w:rPr>
          <w:sz w:val="24"/>
          <w:szCs w:val="24"/>
        </w:rPr>
        <w:t>___</w:t>
      </w:r>
      <w:permEnd w:id="1390104092"/>
      <w:r>
        <w:rPr>
          <w:sz w:val="24"/>
          <w:szCs w:val="24"/>
        </w:rPr>
        <w:t xml:space="preserve">» </w:t>
      </w:r>
      <w:permStart w:id="986800652" w:edGrp="everyone"/>
      <w:r>
        <w:rPr>
          <w:sz w:val="24"/>
          <w:szCs w:val="24"/>
        </w:rPr>
        <w:t>__________</w:t>
      </w:r>
      <w:permEnd w:id="986800652"/>
      <w:r>
        <w:rPr>
          <w:sz w:val="24"/>
          <w:szCs w:val="24"/>
        </w:rPr>
        <w:t>201</w:t>
      </w:r>
      <w:permStart w:id="1588599371" w:edGrp="everyone"/>
      <w:r>
        <w:rPr>
          <w:sz w:val="24"/>
          <w:szCs w:val="24"/>
        </w:rPr>
        <w:t>__</w:t>
      </w:r>
      <w:permEnd w:id="1588599371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71377388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13773886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971603450" w:edGrp="everyone"/>
      <w:r w:rsidRPr="00D73D2E">
        <w:rPr>
          <w:rStyle w:val="Barcode"/>
          <w:color w:val="000000"/>
          <w:sz w:val="24"/>
          <w:szCs w:val="24"/>
        </w:rPr>
        <w:t>Подрядчиком</w:t>
      </w:r>
      <w:permEnd w:id="1971603450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676670090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676670090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281719516" w:edGrp="everyone"/>
      <w:r w:rsidRPr="00D73D2E">
        <w:rPr>
          <w:rStyle w:val="Barcode"/>
          <w:color w:val="000000"/>
          <w:sz w:val="24"/>
          <w:szCs w:val="24"/>
        </w:rPr>
        <w:t>Подрядчик</w:t>
      </w:r>
      <w:permEnd w:id="1281719516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35688741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35688741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выражает свое согласие на пе</w:t>
      </w:r>
      <w:r w:rsidRPr="00D73D2E">
        <w:rPr>
          <w:sz w:val="24"/>
          <w:szCs w:val="24"/>
          <w:shd w:val="clear" w:color="auto" w:fill="FFFFFF"/>
        </w:rPr>
        <w:lastRenderedPageBreak/>
        <w:t xml:space="preserve">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39114829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9114829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73C26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421529920" w:edGrp="everyone"/>
      <w:r>
        <w:rPr>
          <w:rStyle w:val="Barcode"/>
          <w:sz w:val="24"/>
          <w:szCs w:val="24"/>
        </w:rPr>
        <w:t>Исполнитель</w:t>
      </w:r>
      <w:r w:rsidR="00473C26">
        <w:t xml:space="preserve">                                                           </w:t>
      </w:r>
      <w:permEnd w:id="421529920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103577109" w:edGrp="everyone"/>
    </w:p>
    <w:p w:rsidR="00473C26" w:rsidRPr="0079442C" w:rsidRDefault="00473C26" w:rsidP="00473C26"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473C26" w:rsidRPr="0079442C" w:rsidTr="00E04F09">
        <w:trPr>
          <w:trHeight w:val="4111"/>
        </w:trPr>
        <w:tc>
          <w:tcPr>
            <w:tcW w:w="4803" w:type="dxa"/>
          </w:tcPr>
          <w:p w:rsidR="00473C26" w:rsidRPr="006225C6" w:rsidRDefault="00473C26" w:rsidP="00E04F09"/>
          <w:p w:rsidR="00473C26" w:rsidRPr="006C1F13" w:rsidRDefault="00473C26" w:rsidP="00E04F09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473C26" w:rsidRPr="006225C6" w:rsidRDefault="00473C26" w:rsidP="00E04F09">
            <w:r w:rsidRPr="006C1F13">
              <w:tab/>
            </w:r>
            <w:r w:rsidRPr="006225C6">
              <w:tab/>
            </w:r>
          </w:p>
          <w:p w:rsidR="00473C26" w:rsidRPr="0079442C" w:rsidRDefault="00473C26" w:rsidP="00473C26"/>
        </w:tc>
        <w:tc>
          <w:tcPr>
            <w:tcW w:w="4660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79442C" w:rsidRDefault="00473C26" w:rsidP="00473C26"/>
        </w:tc>
      </w:tr>
    </w:tbl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2103577109"/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F63" w:rsidRDefault="00B96F63">
      <w:r>
        <w:separator/>
      </w:r>
    </w:p>
  </w:endnote>
  <w:endnote w:type="continuationSeparator" w:id="0">
    <w:p w:rsidR="00B96F63" w:rsidRDefault="00B9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F5933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F5933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13615712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13615712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F5933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F5933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F63" w:rsidRDefault="00B96F63">
      <w:r>
        <w:separator/>
      </w:r>
    </w:p>
  </w:footnote>
  <w:footnote w:type="continuationSeparator" w:id="0">
    <w:p w:rsidR="00B96F63" w:rsidRDefault="00B96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7F3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53716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19F5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22DAD"/>
    <w:rsid w:val="001366E5"/>
    <w:rsid w:val="00151C35"/>
    <w:rsid w:val="001679C6"/>
    <w:rsid w:val="001709E9"/>
    <w:rsid w:val="001715A9"/>
    <w:rsid w:val="0018454F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1CC"/>
    <w:rsid w:val="00367A43"/>
    <w:rsid w:val="00370AFF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3F6C43"/>
    <w:rsid w:val="00400F02"/>
    <w:rsid w:val="004015CB"/>
    <w:rsid w:val="004047BD"/>
    <w:rsid w:val="00412149"/>
    <w:rsid w:val="00421C13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3C26"/>
    <w:rsid w:val="00474AA0"/>
    <w:rsid w:val="00474B15"/>
    <w:rsid w:val="00475EB0"/>
    <w:rsid w:val="004807C4"/>
    <w:rsid w:val="00485351"/>
    <w:rsid w:val="00494198"/>
    <w:rsid w:val="004A34F7"/>
    <w:rsid w:val="004B1070"/>
    <w:rsid w:val="004B6BD3"/>
    <w:rsid w:val="004E096C"/>
    <w:rsid w:val="004F79D6"/>
    <w:rsid w:val="0051557B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5C21"/>
    <w:rsid w:val="005A7DC6"/>
    <w:rsid w:val="005B3E3E"/>
    <w:rsid w:val="005B55F2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12AD"/>
    <w:rsid w:val="00696262"/>
    <w:rsid w:val="006976F3"/>
    <w:rsid w:val="0069794B"/>
    <w:rsid w:val="006A04F0"/>
    <w:rsid w:val="006A6098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248E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C3F18"/>
    <w:rsid w:val="008D610D"/>
    <w:rsid w:val="008E24B5"/>
    <w:rsid w:val="008E5C59"/>
    <w:rsid w:val="008E74BA"/>
    <w:rsid w:val="00900A1E"/>
    <w:rsid w:val="00901470"/>
    <w:rsid w:val="009022FE"/>
    <w:rsid w:val="00903662"/>
    <w:rsid w:val="00907611"/>
    <w:rsid w:val="00907C87"/>
    <w:rsid w:val="00911DE6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608"/>
    <w:rsid w:val="009B4842"/>
    <w:rsid w:val="009C0918"/>
    <w:rsid w:val="009C143D"/>
    <w:rsid w:val="009C495D"/>
    <w:rsid w:val="009C6FC0"/>
    <w:rsid w:val="009C738B"/>
    <w:rsid w:val="009D15ED"/>
    <w:rsid w:val="009F1814"/>
    <w:rsid w:val="00A04FEC"/>
    <w:rsid w:val="00A1690D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1607"/>
    <w:rsid w:val="00B84A7B"/>
    <w:rsid w:val="00B917A3"/>
    <w:rsid w:val="00B9616D"/>
    <w:rsid w:val="00B96A96"/>
    <w:rsid w:val="00B96F63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93F2A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4F09"/>
    <w:rsid w:val="00E051E5"/>
    <w:rsid w:val="00E131BF"/>
    <w:rsid w:val="00E214A5"/>
    <w:rsid w:val="00E22569"/>
    <w:rsid w:val="00E24417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EF5933"/>
    <w:rsid w:val="00F0783C"/>
    <w:rsid w:val="00F07E60"/>
    <w:rsid w:val="00F1208A"/>
    <w:rsid w:val="00F1232F"/>
    <w:rsid w:val="00F13C4B"/>
    <w:rsid w:val="00F177FB"/>
    <w:rsid w:val="00F207F3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53E5"/>
    <w:rsid w:val="00FF71A6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2C3757-E395-4CE1-8D48-B895405A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5;&#1076;&#1088;&#1072;&#1090;&#1100;&#1077;&#1074;&#1072;\&#1047;&#1072;&#1082;&#1091;&#1087;&#1086;&#1095;&#1085;&#1072;&#1103;%20&#1076;&#1077;&#1103;&#1090;&#1077;&#1083;&#1100;&#1085;&#1086;&#1089;&#1090;&#1100;%202014\&#1064;&#1072;&#1073;&#1083;&#1086;&#1085;&#1099;\&#8470;2%20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94FEA-734C-4DF9-9D34-061259CFF8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ACF110-784C-4221-87CD-0197A6F3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№2 Договор по приказу № 65</Template>
  <TotalTime>76</TotalTime>
  <Pages>6</Pages>
  <Words>2787</Words>
  <Characters>15887</Characters>
  <Application>Microsoft Office Word</Application>
  <DocSecurity>8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Кондратьева Екатерина Валерьевна</dc:creator>
  <cp:lastModifiedBy>Ходукина Юлия Валерьевна</cp:lastModifiedBy>
  <cp:revision>20</cp:revision>
  <cp:lastPrinted>2014-10-13T09:13:00Z</cp:lastPrinted>
  <dcterms:created xsi:type="dcterms:W3CDTF">2014-08-26T06:56:00Z</dcterms:created>
  <dcterms:modified xsi:type="dcterms:W3CDTF">2015-10-14T06:37:00Z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